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542B2" w14:textId="77777777" w:rsidR="00BC43D7" w:rsidRDefault="00BC43D7" w:rsidP="00BC43D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Davy MATHEU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369CA5E5" w14:textId="77777777" w:rsidR="00BC43D7" w:rsidRDefault="00BC43D7" w:rsidP="00BC43D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32950627" w14:textId="77777777" w:rsidR="00BC43D7" w:rsidRDefault="00BC43D7" w:rsidP="00BC43D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A19D658" w14:textId="77777777" w:rsidR="00BC43D7" w:rsidRDefault="00BC43D7" w:rsidP="00BC43D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C40AF14" w14:textId="77777777" w:rsidR="00BC43D7" w:rsidRDefault="00BC43D7" w:rsidP="00BC43D7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08898C8D" w14:textId="77777777" w:rsidR="00BC43D7" w:rsidRPr="00065994" w:rsidRDefault="00BC43D7" w:rsidP="00BC43D7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1FE1C17C" w14:textId="77777777" w:rsidR="00BC43D7" w:rsidRPr="00065994" w:rsidRDefault="00BC43D7" w:rsidP="00BC43D7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32C877BB" w14:textId="77777777" w:rsidR="00BC43D7" w:rsidRDefault="00BC43D7" w:rsidP="00BC43D7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FA617ED" w14:textId="77777777" w:rsidR="00BC43D7" w:rsidRDefault="00BC43D7" w:rsidP="00BC43D7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 xml:space="preserve"> </w:t>
      </w:r>
    </w:p>
    <w:p w14:paraId="31F0B484" w14:textId="77777777" w:rsidR="00BC43D7" w:rsidRDefault="00BC43D7" w:rsidP="00BC43D7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7A4A087D" w14:textId="77777777" w:rsidR="00BC43D7" w:rsidRDefault="00BC43D7" w:rsidP="00BC43D7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13 April 2023</w:t>
      </w:r>
    </w:p>
    <w:p w14:paraId="557E0CE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52A43" w14:textId="77777777" w:rsidR="00BC43D7" w:rsidRDefault="00BC43D7" w:rsidP="009139A6">
      <w:r>
        <w:separator/>
      </w:r>
    </w:p>
  </w:endnote>
  <w:endnote w:type="continuationSeparator" w:id="0">
    <w:p w14:paraId="7D8F08FB" w14:textId="77777777" w:rsidR="00BC43D7" w:rsidRDefault="00BC43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5BB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9A10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A01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0F405" w14:textId="77777777" w:rsidR="00BC43D7" w:rsidRDefault="00BC43D7" w:rsidP="009139A6">
      <w:r>
        <w:separator/>
      </w:r>
    </w:p>
  </w:footnote>
  <w:footnote w:type="continuationSeparator" w:id="0">
    <w:p w14:paraId="24C8ECAD" w14:textId="77777777" w:rsidR="00BC43D7" w:rsidRDefault="00BC43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0B9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597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105E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3D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C43D7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E4DC9"/>
  <w15:chartTrackingRefBased/>
  <w15:docId w15:val="{DF07F396-78F3-4D9B-94F3-1EF73180A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2023-07-02T21:06:00Z</dcterms:created>
  <dcterms:modified xsi:type="dcterms:W3CDTF">2023-07-02T21:06:00Z</dcterms:modified>
</cp:coreProperties>
</file>